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14/2026/1500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Entwicklung eines digitalen Hafenzwillings - Erweiterung der Webapplikation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 der Webapplikation "SIMON" sowie Einbindung und Inbetriebnahme weiterer Messstation(en) und weiterer Hardware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